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85738" w14:textId="4A78F41C" w:rsidR="00BA00AB" w:rsidRDefault="00062FF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STILLYNGTON</w:t>
      </w:r>
      <w:r>
        <w:rPr>
          <w:rFonts w:cs="Times New Roman"/>
          <w:szCs w:val="24"/>
        </w:rPr>
        <w:t xml:space="preserve">      (d.ca.1400)</w:t>
      </w:r>
    </w:p>
    <w:p w14:paraId="0FBF5661" w14:textId="426D83BA" w:rsidR="00062FF4" w:rsidRDefault="00062FF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Water leder.</w:t>
      </w:r>
    </w:p>
    <w:p w14:paraId="45582390" w14:textId="77777777" w:rsidR="00062FF4" w:rsidRDefault="00062FF4" w:rsidP="009139A6">
      <w:pPr>
        <w:pStyle w:val="NoSpacing"/>
        <w:rPr>
          <w:rFonts w:cs="Times New Roman"/>
          <w:szCs w:val="24"/>
        </w:rPr>
      </w:pPr>
    </w:p>
    <w:p w14:paraId="35014EAF" w14:textId="77777777" w:rsidR="00062FF4" w:rsidRDefault="00062FF4" w:rsidP="009139A6">
      <w:pPr>
        <w:pStyle w:val="NoSpacing"/>
        <w:rPr>
          <w:rFonts w:cs="Times New Roman"/>
          <w:szCs w:val="24"/>
        </w:rPr>
      </w:pPr>
    </w:p>
    <w:p w14:paraId="0B1BE06D" w14:textId="2B60C514" w:rsidR="00062FF4" w:rsidRDefault="00062FF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Aug.1400</w:t>
      </w:r>
      <w:r>
        <w:rPr>
          <w:rFonts w:cs="Times New Roman"/>
          <w:szCs w:val="24"/>
        </w:rPr>
        <w:tab/>
        <w:t>Probate of his Will.    (W.Y.R. p.159)</w:t>
      </w:r>
    </w:p>
    <w:p w14:paraId="422A2560" w14:textId="77777777" w:rsidR="00062FF4" w:rsidRDefault="00062FF4" w:rsidP="009139A6">
      <w:pPr>
        <w:pStyle w:val="NoSpacing"/>
        <w:rPr>
          <w:rFonts w:cs="Times New Roman"/>
          <w:szCs w:val="24"/>
        </w:rPr>
      </w:pPr>
    </w:p>
    <w:p w14:paraId="27469AB8" w14:textId="77777777" w:rsidR="00062FF4" w:rsidRDefault="00062FF4" w:rsidP="009139A6">
      <w:pPr>
        <w:pStyle w:val="NoSpacing"/>
        <w:rPr>
          <w:rFonts w:cs="Times New Roman"/>
          <w:szCs w:val="24"/>
        </w:rPr>
      </w:pPr>
    </w:p>
    <w:p w14:paraId="524A706A" w14:textId="7F8DB9E3" w:rsidR="00062FF4" w:rsidRPr="00062FF4" w:rsidRDefault="00062FF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August 2023</w:t>
      </w:r>
    </w:p>
    <w:sectPr w:rsidR="00062FF4" w:rsidRPr="00062F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F9B8A" w14:textId="77777777" w:rsidR="00062FF4" w:rsidRDefault="00062FF4" w:rsidP="009139A6">
      <w:r>
        <w:separator/>
      </w:r>
    </w:p>
  </w:endnote>
  <w:endnote w:type="continuationSeparator" w:id="0">
    <w:p w14:paraId="26C83515" w14:textId="77777777" w:rsidR="00062FF4" w:rsidRDefault="00062F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339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27E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F7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6D4D6" w14:textId="77777777" w:rsidR="00062FF4" w:rsidRDefault="00062FF4" w:rsidP="009139A6">
      <w:r>
        <w:separator/>
      </w:r>
    </w:p>
  </w:footnote>
  <w:footnote w:type="continuationSeparator" w:id="0">
    <w:p w14:paraId="2979C81F" w14:textId="77777777" w:rsidR="00062FF4" w:rsidRDefault="00062F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A35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F7E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97B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F4"/>
    <w:rsid w:val="00062FF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5A3EA"/>
  <w15:chartTrackingRefBased/>
  <w15:docId w15:val="{4D7068CA-AC47-455D-911A-5311265B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2023-08-09T15:26:00Z</dcterms:created>
  <dcterms:modified xsi:type="dcterms:W3CDTF">2023-08-09T15:31:00Z</dcterms:modified>
</cp:coreProperties>
</file>